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A50DD" w14:textId="77777777" w:rsidR="004E5A12" w:rsidRPr="004E5A12" w:rsidRDefault="004E5A12" w:rsidP="004E5A1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4E5A12"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John LEMYNGTON</w:t>
      </w:r>
      <w:r w:rsidRPr="004E5A12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 w:rsidRPr="004E5A12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4E5A12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588D129D" w14:textId="77777777" w:rsidR="004E5A12" w:rsidRPr="004E5A12" w:rsidRDefault="004E5A12" w:rsidP="004E5A1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70FF331" w14:textId="77777777" w:rsidR="004E5A12" w:rsidRPr="004E5A12" w:rsidRDefault="004E5A12" w:rsidP="004E5A1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9F176B0" w14:textId="77777777" w:rsidR="004E5A12" w:rsidRPr="004E5A12" w:rsidRDefault="004E5A12" w:rsidP="004E5A1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4E5A12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 w:rsidRPr="004E5A12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He made a plaint of account as receiver against John </w:t>
      </w:r>
      <w:proofErr w:type="spellStart"/>
      <w:r w:rsidRPr="004E5A12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Blanford</w:t>
      </w:r>
      <w:proofErr w:type="spellEnd"/>
      <w:r w:rsidRPr="004E5A12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</w:t>
      </w:r>
    </w:p>
    <w:p w14:paraId="3F63409D" w14:textId="77777777" w:rsidR="004E5A12" w:rsidRPr="004E5A12" w:rsidRDefault="004E5A12" w:rsidP="004E5A1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4E5A12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4E5A12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proofErr w:type="spellStart"/>
      <w:r w:rsidRPr="004E5A12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Beclysfeld</w:t>
      </w:r>
      <w:proofErr w:type="spellEnd"/>
      <w:r w:rsidRPr="004E5A12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Buckinghamshire(q.v.).</w:t>
      </w:r>
    </w:p>
    <w:p w14:paraId="5DB2987B" w14:textId="77777777" w:rsidR="004E5A12" w:rsidRDefault="004E5A12" w:rsidP="004E5A12">
      <w:pPr>
        <w:pStyle w:val="NoSpacing"/>
        <w:jc w:val="both"/>
        <w:rPr>
          <w:rStyle w:val="Hyperlink"/>
          <w:rFonts w:ascii="Times New Roman" w:eastAsia="Calibri" w:hAnsi="Times New Roman" w:cs="Times New Roman"/>
          <w:sz w:val="24"/>
          <w:szCs w:val="24"/>
        </w:rPr>
      </w:pPr>
      <w:r w:rsidRPr="004E5A12"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ab/>
      </w:r>
      <w:r w:rsidRPr="004E5A12"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</w:rPr>
        <w:t xml:space="preserve">  )</w:t>
      </w:r>
    </w:p>
    <w:p w14:paraId="27909188" w14:textId="77777777" w:rsidR="004E5A12" w:rsidRDefault="004E5A12" w:rsidP="004E5A12">
      <w:pPr>
        <w:pStyle w:val="NoSpacing"/>
        <w:jc w:val="both"/>
        <w:rPr>
          <w:rStyle w:val="Hyperlink"/>
          <w:rFonts w:ascii="Times New Roman" w:eastAsia="Calibri" w:hAnsi="Times New Roman" w:cs="Times New Roman"/>
          <w:sz w:val="24"/>
          <w:szCs w:val="24"/>
        </w:rPr>
      </w:pPr>
    </w:p>
    <w:p w14:paraId="702BE8FE" w14:textId="77777777" w:rsidR="004E5A12" w:rsidRDefault="004E5A12" w:rsidP="004E5A12">
      <w:pPr>
        <w:pStyle w:val="NoSpacing"/>
        <w:jc w:val="both"/>
        <w:rPr>
          <w:rStyle w:val="Hyperlink"/>
          <w:rFonts w:ascii="Times New Roman" w:eastAsia="Calibri" w:hAnsi="Times New Roman" w:cs="Times New Roman"/>
          <w:sz w:val="24"/>
          <w:szCs w:val="24"/>
        </w:rPr>
      </w:pPr>
    </w:p>
    <w:p w14:paraId="5F964944" w14:textId="77777777" w:rsidR="004E5A12" w:rsidRPr="004E5A12" w:rsidRDefault="004E5A12" w:rsidP="004E5A1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4E5A12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24 July 2021</w:t>
      </w:r>
    </w:p>
    <w:p w14:paraId="544E3D5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D64DA" w14:textId="77777777" w:rsidR="004E5A12" w:rsidRDefault="004E5A12" w:rsidP="009139A6">
      <w:r>
        <w:separator/>
      </w:r>
    </w:p>
  </w:endnote>
  <w:endnote w:type="continuationSeparator" w:id="0">
    <w:p w14:paraId="4D34F36A" w14:textId="77777777" w:rsidR="004E5A12" w:rsidRDefault="004E5A1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6EAC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0809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BF22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525B9" w14:textId="77777777" w:rsidR="004E5A12" w:rsidRDefault="004E5A12" w:rsidP="009139A6">
      <w:r>
        <w:separator/>
      </w:r>
    </w:p>
  </w:footnote>
  <w:footnote w:type="continuationSeparator" w:id="0">
    <w:p w14:paraId="46DD45EE" w14:textId="77777777" w:rsidR="004E5A12" w:rsidRDefault="004E5A1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0D01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3799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200C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A12"/>
    <w:rsid w:val="000666E0"/>
    <w:rsid w:val="002510B7"/>
    <w:rsid w:val="004E5A12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2E74BA"/>
  <w15:chartTrackingRefBased/>
  <w15:docId w15:val="{A5B3EF32-EAEC-4A86-8B0D-9C3F69A3C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E5A1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2021-07-25T19:05:00Z</dcterms:created>
  <dcterms:modified xsi:type="dcterms:W3CDTF">2021-07-25T19:06:00Z</dcterms:modified>
</cp:coreProperties>
</file>